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Coventry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Coventry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Coventry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Coventry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Coventry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Coventry South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71.4% </w:t>
      </w:r>
      <w:r w:rsidRPr="004747BF">
        <w:rPr>
          <w:rFonts w:ascii="Libre Franklin Light" w:eastAsia="Times New Roman" w:hAnsi="Libre Franklin Light" w:cs="Calibri Light"/>
        </w:rPr>
        <w:t xml:space="preserve">of those respondents classified as PGSI 8+ in Coventry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Coventry South is estimated to be </w:t>
      </w:r>
      <w:r w:rsidRPr="00773DF7">
        <w:rPr>
          <w:rFonts w:ascii="Libre Franklin Light" w:eastAsia="Times New Roman" w:hAnsi="Libre Franklin Light" w:cs="Calibri Light"/>
          <w:b/>
          <w:bCs/>
          <w:color w:val="C45911" w:themeColor="accent2" w:themeShade="BF"/>
        </w:rPr>
        <w:t xml:space="preserve">£3,032,517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Coventry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Coventry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ventry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Coventry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ventry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Coventry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ventry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Coventry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Coventry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Coventry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Coventry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Coventry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£3,032,517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Coventry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£49,395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£1,021,511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£73,177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£20,581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£37,732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£1,830,121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£3,032,517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Coventry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Coventry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Coventry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Coventry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32.3%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Coventry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Coventry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77245A0-8278-4C89-8F9A-C1C89236B1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